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77B39" w14:textId="74FE0032" w:rsidR="00711AA7" w:rsidRPr="00711AA7" w:rsidRDefault="00711AA7" w:rsidP="00711A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11AA7" w:rsidRPr="00711A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45A52" w14:textId="77777777" w:rsidR="007114EA" w:rsidRDefault="007114EA" w:rsidP="009139A6">
      <w:r>
        <w:separator/>
      </w:r>
    </w:p>
  </w:endnote>
  <w:endnote w:type="continuationSeparator" w:id="0">
    <w:p w14:paraId="2BE3C938" w14:textId="77777777" w:rsidR="007114EA" w:rsidRDefault="007114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08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A5D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5F8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2F885" w14:textId="77777777" w:rsidR="007114EA" w:rsidRDefault="007114EA" w:rsidP="009139A6">
      <w:r>
        <w:separator/>
      </w:r>
    </w:p>
  </w:footnote>
  <w:footnote w:type="continuationSeparator" w:id="0">
    <w:p w14:paraId="3D8ADE6A" w14:textId="77777777" w:rsidR="007114EA" w:rsidRDefault="007114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C3A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DB8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50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4EA"/>
    <w:rsid w:val="000666E0"/>
    <w:rsid w:val="002510B7"/>
    <w:rsid w:val="003A3819"/>
    <w:rsid w:val="003D2CEE"/>
    <w:rsid w:val="005C130B"/>
    <w:rsid w:val="007114EA"/>
    <w:rsid w:val="00711AA7"/>
    <w:rsid w:val="007537A4"/>
    <w:rsid w:val="007B7541"/>
    <w:rsid w:val="00826F5C"/>
    <w:rsid w:val="009139A6"/>
    <w:rsid w:val="009448BB"/>
    <w:rsid w:val="00A3176C"/>
    <w:rsid w:val="00AE65F8"/>
    <w:rsid w:val="00BA00AB"/>
    <w:rsid w:val="00CB4ED9"/>
    <w:rsid w:val="00EB3209"/>
    <w:rsid w:val="00F10185"/>
    <w:rsid w:val="00F5287F"/>
    <w:rsid w:val="00FC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15F01"/>
  <w15:chartTrackingRefBased/>
  <w15:docId w15:val="{E7878AB7-0006-4263-8BFD-48885444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1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365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2022-05-19T10:09:00Z</dcterms:created>
  <dcterms:modified xsi:type="dcterms:W3CDTF">2022-05-19T16:21:00Z</dcterms:modified>
</cp:coreProperties>
</file>